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77A8C" w14:textId="77777777" w:rsidR="00655133" w:rsidRDefault="00655133" w:rsidP="00655133">
      <w:pPr>
        <w:pStyle w:val="NoSpacing"/>
      </w:pPr>
      <w:r>
        <w:rPr>
          <w:u w:val="single"/>
        </w:rPr>
        <w:t>Fremund de la PORT</w:t>
      </w:r>
      <w:r>
        <w:t xml:space="preserve">   </w:t>
      </w:r>
      <w:proofErr w:type="gramStart"/>
      <w:r>
        <w:t xml:space="preserve">   (</w:t>
      </w:r>
      <w:proofErr w:type="gramEnd"/>
      <w:r>
        <w:t>fl.1404)</w:t>
      </w:r>
    </w:p>
    <w:p w14:paraId="1304F77F" w14:textId="77777777" w:rsidR="00655133" w:rsidRDefault="00655133" w:rsidP="00655133">
      <w:pPr>
        <w:pStyle w:val="NoSpacing"/>
      </w:pPr>
      <w:r>
        <w:t>of Northampton.</w:t>
      </w:r>
    </w:p>
    <w:p w14:paraId="4097842D" w14:textId="77777777" w:rsidR="00655133" w:rsidRDefault="00655133" w:rsidP="00655133">
      <w:pPr>
        <w:pStyle w:val="NoSpacing"/>
      </w:pPr>
    </w:p>
    <w:p w14:paraId="0FB67F4D" w14:textId="77777777" w:rsidR="00655133" w:rsidRDefault="00655133" w:rsidP="00655133">
      <w:pPr>
        <w:pStyle w:val="NoSpacing"/>
      </w:pPr>
    </w:p>
    <w:p w14:paraId="673E755A" w14:textId="77777777" w:rsidR="00655133" w:rsidRDefault="00655133" w:rsidP="00655133">
      <w:pPr>
        <w:pStyle w:val="NoSpacing"/>
      </w:pPr>
      <w:r>
        <w:t>25 Oct.1404</w:t>
      </w:r>
      <w:r>
        <w:tab/>
        <w:t>He and John Blaby of Northampton(q.v.) made a plaint of a debt of £20</w:t>
      </w:r>
    </w:p>
    <w:p w14:paraId="6228E95E" w14:textId="77777777" w:rsidR="00655133" w:rsidRDefault="00655133" w:rsidP="00655133">
      <w:pPr>
        <w:pStyle w:val="NoSpacing"/>
      </w:pPr>
      <w:r>
        <w:tab/>
      </w:r>
      <w:r>
        <w:tab/>
        <w:t xml:space="preserve">against John </w:t>
      </w:r>
      <w:proofErr w:type="spellStart"/>
      <w:r>
        <w:t>Hicchen</w:t>
      </w:r>
      <w:proofErr w:type="spellEnd"/>
      <w:r>
        <w:t xml:space="preserve"> of Northamptonshire, bowyer(q.v.).</w:t>
      </w:r>
    </w:p>
    <w:p w14:paraId="568D95A9" w14:textId="77777777" w:rsidR="00655133" w:rsidRDefault="00655133" w:rsidP="00655133">
      <w:pPr>
        <w:pStyle w:val="NoSpacing"/>
      </w:pPr>
      <w:r>
        <w:tab/>
      </w:r>
      <w:r>
        <w:tab/>
        <w:t>(T.N.A. ref. C 241/218/4)</w:t>
      </w:r>
    </w:p>
    <w:p w14:paraId="10B35E6C" w14:textId="77777777" w:rsidR="00655133" w:rsidRDefault="00655133" w:rsidP="00655133">
      <w:pPr>
        <w:pStyle w:val="NoSpacing"/>
      </w:pPr>
    </w:p>
    <w:p w14:paraId="4C3A0989" w14:textId="77777777" w:rsidR="00655133" w:rsidRDefault="00655133" w:rsidP="00655133">
      <w:pPr>
        <w:pStyle w:val="NoSpacing"/>
      </w:pPr>
    </w:p>
    <w:p w14:paraId="698C9E5D" w14:textId="77777777" w:rsidR="00655133" w:rsidRDefault="00655133" w:rsidP="00655133">
      <w:pPr>
        <w:pStyle w:val="NoSpacing"/>
      </w:pPr>
      <w:r>
        <w:t>4 November 2024</w:t>
      </w:r>
    </w:p>
    <w:p w14:paraId="3B972D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40B62" w14:textId="77777777" w:rsidR="00655133" w:rsidRDefault="00655133" w:rsidP="009139A6">
      <w:r>
        <w:separator/>
      </w:r>
    </w:p>
  </w:endnote>
  <w:endnote w:type="continuationSeparator" w:id="0">
    <w:p w14:paraId="06A7CF95" w14:textId="77777777" w:rsidR="00655133" w:rsidRDefault="006551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CC1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E43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B65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6576D" w14:textId="77777777" w:rsidR="00655133" w:rsidRDefault="00655133" w:rsidP="009139A6">
      <w:r>
        <w:separator/>
      </w:r>
    </w:p>
  </w:footnote>
  <w:footnote w:type="continuationSeparator" w:id="0">
    <w:p w14:paraId="3871008E" w14:textId="77777777" w:rsidR="00655133" w:rsidRDefault="006551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793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347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09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33"/>
    <w:rsid w:val="000666E0"/>
    <w:rsid w:val="0022553C"/>
    <w:rsid w:val="002510B7"/>
    <w:rsid w:val="00270799"/>
    <w:rsid w:val="005C130B"/>
    <w:rsid w:val="0065513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D908B"/>
  <w15:chartTrackingRefBased/>
  <w15:docId w15:val="{AE99C1FF-5AB6-44BB-8E44-166FDC59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2024-11-07T11:54:00Z</dcterms:created>
  <dcterms:modified xsi:type="dcterms:W3CDTF">2024-11-07T11:54:00Z</dcterms:modified>
</cp:coreProperties>
</file>